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1BFF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Hugh RADENORS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2B32BAD6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54367C3B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948D121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98BB5D5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4FCB73DC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4B28A3B3" w14:textId="77777777" w:rsidR="00174B0B" w:rsidRDefault="00174B0B" w:rsidP="00174B0B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711CEFA1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E21D903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38F4D16" w14:textId="77777777" w:rsidR="00174B0B" w:rsidRDefault="00174B0B" w:rsidP="00174B0B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December 2022</w:t>
      </w:r>
    </w:p>
    <w:p w14:paraId="7D2C58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E567C" w14:textId="77777777" w:rsidR="00174B0B" w:rsidRDefault="00174B0B" w:rsidP="009139A6">
      <w:r>
        <w:separator/>
      </w:r>
    </w:p>
  </w:endnote>
  <w:endnote w:type="continuationSeparator" w:id="0">
    <w:p w14:paraId="653D2079" w14:textId="77777777" w:rsidR="00174B0B" w:rsidRDefault="00174B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CB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3E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4D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D4634" w14:textId="77777777" w:rsidR="00174B0B" w:rsidRDefault="00174B0B" w:rsidP="009139A6">
      <w:r>
        <w:separator/>
      </w:r>
    </w:p>
  </w:footnote>
  <w:footnote w:type="continuationSeparator" w:id="0">
    <w:p w14:paraId="34DEF2AD" w14:textId="77777777" w:rsidR="00174B0B" w:rsidRDefault="00174B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1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13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272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B0B"/>
    <w:rsid w:val="000666E0"/>
    <w:rsid w:val="00174B0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75AAF"/>
  <w15:chartTrackingRefBased/>
  <w15:docId w15:val="{625F7C0B-7E2E-4DCA-ACF6-6D6804C7A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B0B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2023-04-28T21:17:00Z</dcterms:created>
  <dcterms:modified xsi:type="dcterms:W3CDTF">2023-04-28T21:18:00Z</dcterms:modified>
</cp:coreProperties>
</file>